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F6642B" w14:textId="713DA8F1" w:rsidR="006B2F86" w:rsidRDefault="002244CF" w:rsidP="00E71FC3">
      <w:pPr>
        <w:pStyle w:val="NoSpacing"/>
      </w:pPr>
      <w:r>
        <w:rPr>
          <w:u w:val="single"/>
        </w:rPr>
        <w:t>sir Robert KYLLOM</w:t>
      </w:r>
      <w:r>
        <w:t xml:space="preserve">  </w:t>
      </w:r>
      <w:proofErr w:type="gramStart"/>
      <w:r>
        <w:t xml:space="preserve">   (</w:t>
      </w:r>
      <w:proofErr w:type="gramEnd"/>
      <w:r>
        <w:t>d.1432)</w:t>
      </w:r>
    </w:p>
    <w:p w14:paraId="65870CCD" w14:textId="74F432EE" w:rsidR="002244CF" w:rsidRDefault="002244CF" w:rsidP="00E71FC3">
      <w:pPr>
        <w:pStyle w:val="NoSpacing"/>
      </w:pPr>
      <w:r>
        <w:t>of York. Chaplain.</w:t>
      </w:r>
    </w:p>
    <w:p w14:paraId="5752BF02" w14:textId="1C7694F5" w:rsidR="002244CF" w:rsidRDefault="002244CF" w:rsidP="00E71FC3">
      <w:pPr>
        <w:pStyle w:val="NoSpacing"/>
      </w:pPr>
    </w:p>
    <w:p w14:paraId="0C3D3DB2" w14:textId="24747C1B" w:rsidR="002244CF" w:rsidRDefault="002244CF" w:rsidP="00E71FC3">
      <w:pPr>
        <w:pStyle w:val="NoSpacing"/>
      </w:pPr>
    </w:p>
    <w:p w14:paraId="23C9D241" w14:textId="27C973C8" w:rsidR="002244CF" w:rsidRDefault="002244CF" w:rsidP="00E71FC3">
      <w:pPr>
        <w:pStyle w:val="NoSpacing"/>
      </w:pPr>
      <w:r>
        <w:t>25 May1432</w:t>
      </w:r>
      <w:r>
        <w:tab/>
        <w:t>Administration of his lands and possessions was granted.  (W.Y.R. p.99)</w:t>
      </w:r>
    </w:p>
    <w:p w14:paraId="766B74C7" w14:textId="136BEE2E" w:rsidR="002244CF" w:rsidRDefault="002244CF" w:rsidP="00E71FC3">
      <w:pPr>
        <w:pStyle w:val="NoSpacing"/>
      </w:pPr>
    </w:p>
    <w:p w14:paraId="2E9D262A" w14:textId="5DCDEFB9" w:rsidR="002244CF" w:rsidRDefault="002244CF" w:rsidP="00E71FC3">
      <w:pPr>
        <w:pStyle w:val="NoSpacing"/>
      </w:pPr>
    </w:p>
    <w:p w14:paraId="40727D93" w14:textId="00EEB500" w:rsidR="002244CF" w:rsidRPr="002244CF" w:rsidRDefault="002244CF" w:rsidP="00E71FC3">
      <w:pPr>
        <w:pStyle w:val="NoSpacing"/>
      </w:pPr>
      <w:r>
        <w:t>14 March 2019</w:t>
      </w:r>
      <w:bookmarkStart w:id="0" w:name="_GoBack"/>
      <w:bookmarkEnd w:id="0"/>
    </w:p>
    <w:sectPr w:rsidR="002244CF" w:rsidRPr="002244C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0E7B27" w14:textId="77777777" w:rsidR="002244CF" w:rsidRDefault="002244CF" w:rsidP="00E71FC3">
      <w:pPr>
        <w:spacing w:after="0" w:line="240" w:lineRule="auto"/>
      </w:pPr>
      <w:r>
        <w:separator/>
      </w:r>
    </w:p>
  </w:endnote>
  <w:endnote w:type="continuationSeparator" w:id="0">
    <w:p w14:paraId="0A0A8E19" w14:textId="77777777" w:rsidR="002244CF" w:rsidRDefault="002244C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B6E129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265EE1" w14:textId="77777777" w:rsidR="002244CF" w:rsidRDefault="002244CF" w:rsidP="00E71FC3">
      <w:pPr>
        <w:spacing w:after="0" w:line="240" w:lineRule="auto"/>
      </w:pPr>
      <w:r>
        <w:separator/>
      </w:r>
    </w:p>
  </w:footnote>
  <w:footnote w:type="continuationSeparator" w:id="0">
    <w:p w14:paraId="23171D19" w14:textId="77777777" w:rsidR="002244CF" w:rsidRDefault="002244C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44CF"/>
    <w:rsid w:val="001A7C09"/>
    <w:rsid w:val="002244CF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031BDC"/>
  <w15:chartTrackingRefBased/>
  <w15:docId w15:val="{B7C00293-8D61-4046-B9D2-0193362ECD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22</Words>
  <Characters>129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2019-03-14T21:21:00Z</dcterms:created>
  <dcterms:modified xsi:type="dcterms:W3CDTF">2019-03-14T21:22:00Z</dcterms:modified>
</cp:coreProperties>
</file>